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EB13B0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EB13B0">
              <w:t>января</w:t>
            </w:r>
            <w:r>
              <w:t xml:space="preserve"> 20</w:t>
            </w:r>
            <w:r w:rsidR="00E62846">
              <w:t>2</w:t>
            </w:r>
            <w:r w:rsidR="00EB13B0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EB13B0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EB13B0">
              <w:rPr>
                <w:sz w:val="20"/>
                <w:szCs w:val="20"/>
              </w:rPr>
              <w:t>01</w:t>
            </w:r>
            <w:r w:rsidRPr="00E62846">
              <w:rPr>
                <w:sz w:val="20"/>
                <w:szCs w:val="20"/>
              </w:rPr>
              <w:t>.202</w:t>
            </w:r>
            <w:r w:rsidR="00EB13B0">
              <w:rPr>
                <w:sz w:val="20"/>
                <w:szCs w:val="20"/>
              </w:rPr>
              <w:t>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B13B0" w:rsidP="00D003F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E446FA">
            <w:pPr>
              <w:pStyle w:val="ConsPlusNormal"/>
            </w:pPr>
            <w:r>
              <w:t xml:space="preserve">Наименование </w:t>
            </w:r>
            <w:r w:rsidR="00E446FA">
              <w:t>финансового органа</w:t>
            </w:r>
            <w:r>
              <w:t xml:space="preserve">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E446FA" w:rsidP="00E446FA">
            <w:pPr>
              <w:jc w:val="both"/>
            </w:pPr>
            <w:r>
              <w:t>Комитет по финансам г.Рубцовска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5730F5" w:rsidRDefault="005730F5" w:rsidP="00447B56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Муниципальная программа «</w:t>
            </w:r>
            <w:r w:rsidR="00447B56">
              <w:rPr>
                <w:sz w:val="20"/>
                <w:szCs w:val="20"/>
              </w:rPr>
              <w:t>Комплексные меры противодействия злоупотреблению наркотиками и их незаконному обороту в городе Рубцовске</w:t>
            </w:r>
            <w:r w:rsidR="00180A69" w:rsidRPr="00180A69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447B56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057</w:t>
            </w:r>
            <w:r w:rsidR="00447B56">
              <w:rPr>
                <w:sz w:val="20"/>
                <w:szCs w:val="20"/>
              </w:rPr>
              <w:t>0804</w:t>
            </w:r>
            <w:r w:rsidRPr="005730F5">
              <w:rPr>
                <w:sz w:val="20"/>
                <w:szCs w:val="20"/>
              </w:rPr>
              <w:t>2</w:t>
            </w:r>
            <w:r w:rsidR="00447B56">
              <w:rPr>
                <w:sz w:val="20"/>
                <w:szCs w:val="20"/>
              </w:rPr>
              <w:t>1000</w:t>
            </w:r>
            <w:r w:rsidRPr="005730F5">
              <w:rPr>
                <w:sz w:val="20"/>
                <w:szCs w:val="20"/>
              </w:rPr>
              <w:t>Р6099612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2846" w:rsidRDefault="00E62846" w:rsidP="00447B56">
            <w:pPr>
              <w:pStyle w:val="ConsPlusNormal"/>
            </w:pPr>
            <w:r w:rsidRPr="005730F5">
              <w:rPr>
                <w:sz w:val="20"/>
                <w:szCs w:val="20"/>
              </w:rPr>
              <w:t>Проведение мероприятий</w:t>
            </w:r>
            <w:r w:rsidR="00447B56">
              <w:rPr>
                <w:sz w:val="20"/>
                <w:szCs w:val="20"/>
              </w:rPr>
              <w:t xml:space="preserve"> в рамках муниципальной программы Комплексные меры противодействия злоупотреблению наркотиками и их незаконному обороту в городе Рубцовске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5730F5" w:rsidRDefault="005730F5" w:rsidP="00447B56">
            <w:pPr>
              <w:pStyle w:val="ConsPlusNormal"/>
              <w:rPr>
                <w:sz w:val="20"/>
                <w:szCs w:val="20"/>
              </w:rPr>
            </w:pPr>
            <w:r w:rsidRPr="005730F5">
              <w:rPr>
                <w:sz w:val="20"/>
                <w:szCs w:val="20"/>
              </w:rPr>
              <w:t>2</w:t>
            </w:r>
            <w:r w:rsidR="00447B56">
              <w:rPr>
                <w:sz w:val="20"/>
                <w:szCs w:val="20"/>
              </w:rPr>
              <w:t>10</w:t>
            </w:r>
            <w:r w:rsidRPr="005730F5">
              <w:rPr>
                <w:sz w:val="20"/>
                <w:szCs w:val="20"/>
              </w:rPr>
              <w:t>00Р6099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918"/>
            <w:bookmarkEnd w:id="1"/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Результат предоставления субсидии 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E93D4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E93D4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E93D4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447B56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E93D4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E93D4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</w:t>
            </w:r>
            <w:r w:rsidRPr="00631B09">
              <w:rPr>
                <w:sz w:val="24"/>
                <w:szCs w:val="24"/>
              </w:rPr>
              <w:lastRenderedPageBreak/>
              <w:t>предшествующих отчетному</w:t>
            </w:r>
          </w:p>
        </w:tc>
        <w:tc>
          <w:tcPr>
            <w:tcW w:w="1462" w:type="dxa"/>
          </w:tcPr>
          <w:p w:rsidR="00E73603" w:rsidRPr="00631B09" w:rsidRDefault="00E93D4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E73603" w:rsidRPr="00631B09">
              <w:rPr>
                <w:sz w:val="24"/>
                <w:szCs w:val="24"/>
              </w:rPr>
              <w:t>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E93D4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E93D4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E93D4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5730F5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73603" w:rsidRPr="00631B09">
              <w:rPr>
                <w:sz w:val="24"/>
                <w:szCs w:val="24"/>
              </w:rPr>
              <w:t>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E93D44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2" w:name="P964"/>
      <w:bookmarkEnd w:id="2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26"/>
        <w:gridCol w:w="1015"/>
        <w:gridCol w:w="918"/>
        <w:gridCol w:w="918"/>
        <w:gridCol w:w="836"/>
        <w:gridCol w:w="444"/>
        <w:gridCol w:w="717"/>
        <w:gridCol w:w="773"/>
        <w:gridCol w:w="717"/>
        <w:gridCol w:w="773"/>
        <w:gridCol w:w="773"/>
        <w:gridCol w:w="805"/>
        <w:gridCol w:w="653"/>
        <w:gridCol w:w="1349"/>
        <w:gridCol w:w="951"/>
        <w:gridCol w:w="1096"/>
        <w:gridCol w:w="800"/>
        <w:gridCol w:w="800"/>
      </w:tblGrid>
      <w:tr w:rsidR="004C22C2" w:rsidRPr="007F09D2" w:rsidTr="009706B2">
        <w:tc>
          <w:tcPr>
            <w:tcW w:w="92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101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1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18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28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558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02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47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0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7F09D2" w:rsidRPr="007F09D2" w:rsidTr="009706B2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3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4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49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49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7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0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5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4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5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09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0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0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7F09D2" w:rsidRPr="007F09D2" w:rsidTr="009706B2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7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1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7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4C22C2" w:rsidRPr="007F09D2" w:rsidTr="009706B2">
        <w:tc>
          <w:tcPr>
            <w:tcW w:w="92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3" w:name="P992"/>
            <w:bookmarkEnd w:id="3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4" w:name="P993"/>
            <w:bookmarkEnd w:id="4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1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18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3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5" w:name="P996"/>
            <w:bookmarkEnd w:id="5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4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6" w:name="P997"/>
            <w:bookmarkEnd w:id="6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1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7" w:name="P998"/>
            <w:bookmarkEnd w:id="7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7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8" w:name="P999"/>
            <w:bookmarkEnd w:id="8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1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9" w:name="P1000"/>
            <w:bookmarkEnd w:id="9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7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0" w:name="P1001"/>
            <w:bookmarkEnd w:id="10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7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1" w:name="P1002"/>
            <w:bookmarkEnd w:id="11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0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1003"/>
            <w:bookmarkEnd w:id="12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5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1004"/>
            <w:bookmarkEnd w:id="13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4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1005"/>
            <w:bookmarkEnd w:id="14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5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1006"/>
            <w:bookmarkEnd w:id="15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09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1007"/>
            <w:bookmarkEnd w:id="16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0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1008"/>
            <w:bookmarkEnd w:id="17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0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9"/>
            <w:bookmarkEnd w:id="18"/>
            <w:r w:rsidRPr="007F09D2">
              <w:rPr>
                <w:sz w:val="20"/>
                <w:szCs w:val="20"/>
              </w:rPr>
              <w:t>18</w:t>
            </w:r>
          </w:p>
        </w:tc>
      </w:tr>
      <w:tr w:rsidR="00DB663C" w:rsidRPr="007F09D2" w:rsidTr="009706B2">
        <w:tc>
          <w:tcPr>
            <w:tcW w:w="1941" w:type="dxa"/>
            <w:gridSpan w:val="2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</w:p>
        </w:tc>
        <w:tc>
          <w:tcPr>
            <w:tcW w:w="918" w:type="dxa"/>
            <w:vAlign w:val="center"/>
          </w:tcPr>
          <w:p w:rsidR="00DB663C" w:rsidRPr="007F09D2" w:rsidRDefault="00DB663C" w:rsidP="00DD4A69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8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6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444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717" w:type="dxa"/>
            <w:vAlign w:val="center"/>
          </w:tcPr>
          <w:p w:rsidR="00DB663C" w:rsidRPr="007F09D2" w:rsidRDefault="00FF151A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73" w:type="dxa"/>
            <w:vAlign w:val="center"/>
          </w:tcPr>
          <w:p w:rsidR="00DB663C" w:rsidRPr="007F09D2" w:rsidRDefault="00D003F7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17" w:type="dxa"/>
            <w:vAlign w:val="center"/>
          </w:tcPr>
          <w:p w:rsidR="00DB663C" w:rsidRPr="007F09D2" w:rsidRDefault="00EB13B0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73" w:type="dxa"/>
            <w:vAlign w:val="center"/>
          </w:tcPr>
          <w:p w:rsidR="00DB663C" w:rsidRPr="007F09D2" w:rsidRDefault="00EB13B0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73" w:type="dxa"/>
            <w:vAlign w:val="center"/>
          </w:tcPr>
          <w:p w:rsidR="00DB663C" w:rsidRPr="007F09D2" w:rsidRDefault="00EB13B0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05" w:type="dxa"/>
            <w:vAlign w:val="center"/>
          </w:tcPr>
          <w:p w:rsidR="00DB663C" w:rsidRPr="007F09D2" w:rsidRDefault="00DB663C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3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49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51" w:type="dxa"/>
            <w:vAlign w:val="center"/>
          </w:tcPr>
          <w:p w:rsidR="00DB663C" w:rsidRPr="007F09D2" w:rsidRDefault="00FF151A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B663C">
              <w:rPr>
                <w:sz w:val="20"/>
                <w:szCs w:val="20"/>
              </w:rPr>
              <w:t>0000,00</w:t>
            </w:r>
          </w:p>
        </w:tc>
        <w:tc>
          <w:tcPr>
            <w:tcW w:w="1096" w:type="dxa"/>
            <w:vAlign w:val="center"/>
          </w:tcPr>
          <w:p w:rsidR="00DB663C" w:rsidRPr="007F09D2" w:rsidRDefault="00DB663C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DB663C" w:rsidRPr="007F09D2" w:rsidRDefault="00EB13B0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90000,00</w:t>
            </w:r>
          </w:p>
        </w:tc>
        <w:tc>
          <w:tcPr>
            <w:tcW w:w="800" w:type="dxa"/>
            <w:vAlign w:val="center"/>
          </w:tcPr>
          <w:p w:rsidR="00DB663C" w:rsidRPr="007F09D2" w:rsidRDefault="00EB13B0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90000,00</w:t>
            </w:r>
          </w:p>
        </w:tc>
      </w:tr>
      <w:tr w:rsidR="009706B2" w:rsidRPr="007F09D2" w:rsidTr="009706B2">
        <w:tc>
          <w:tcPr>
            <w:tcW w:w="926" w:type="dxa"/>
            <w:vMerge w:val="restart"/>
            <w:vAlign w:val="center"/>
          </w:tcPr>
          <w:p w:rsidR="009706B2" w:rsidRPr="007F09D2" w:rsidRDefault="009706B2" w:rsidP="00FF151A">
            <w:pPr>
              <w:pStyle w:val="ConsPlusNorma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МБУ</w:t>
            </w:r>
            <w:proofErr w:type="spellEnd"/>
            <w:r>
              <w:rPr>
                <w:sz w:val="20"/>
                <w:szCs w:val="20"/>
              </w:rPr>
              <w:t xml:space="preserve"> «ДК </w:t>
            </w:r>
            <w:proofErr w:type="spellStart"/>
            <w:r>
              <w:rPr>
                <w:sz w:val="20"/>
                <w:szCs w:val="20"/>
              </w:rPr>
              <w:t>Алтайсельмаш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015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Проведение мероприятий</w:t>
            </w:r>
            <w:r>
              <w:rPr>
                <w:sz w:val="20"/>
                <w:szCs w:val="20"/>
              </w:rPr>
              <w:t xml:space="preserve"> в рамках муниципальной программы </w:t>
            </w:r>
            <w:r>
              <w:rPr>
                <w:sz w:val="20"/>
                <w:szCs w:val="20"/>
              </w:rPr>
              <w:lastRenderedPageBreak/>
              <w:t>Комплексные меры противодействия злоупотреблению наркотиками и их незаконному обороту в городе Рубцовске</w:t>
            </w:r>
          </w:p>
        </w:tc>
        <w:tc>
          <w:tcPr>
            <w:tcW w:w="918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18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36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17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73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17" w:type="dxa"/>
            <w:vAlign w:val="center"/>
          </w:tcPr>
          <w:p w:rsidR="009706B2" w:rsidRPr="007F09D2" w:rsidRDefault="00EB13B0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73" w:type="dxa"/>
            <w:vAlign w:val="center"/>
          </w:tcPr>
          <w:p w:rsidR="009706B2" w:rsidRPr="007F09D2" w:rsidRDefault="00EB13B0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73" w:type="dxa"/>
            <w:vAlign w:val="center"/>
          </w:tcPr>
          <w:p w:rsidR="009706B2" w:rsidRPr="007F09D2" w:rsidRDefault="00EB13B0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05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49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51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80000,00</w:t>
            </w:r>
          </w:p>
        </w:tc>
        <w:tc>
          <w:tcPr>
            <w:tcW w:w="109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EB13B0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80000,00</w:t>
            </w:r>
          </w:p>
        </w:tc>
        <w:tc>
          <w:tcPr>
            <w:tcW w:w="800" w:type="dxa"/>
            <w:vAlign w:val="center"/>
          </w:tcPr>
          <w:p w:rsidR="009706B2" w:rsidRPr="007F09D2" w:rsidRDefault="00EB13B0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80000,00</w:t>
            </w:r>
          </w:p>
        </w:tc>
      </w:tr>
      <w:tr w:rsidR="009706B2" w:rsidRPr="007F09D2" w:rsidTr="009706B2">
        <w:trPr>
          <w:trHeight w:val="5221"/>
        </w:trPr>
        <w:tc>
          <w:tcPr>
            <w:tcW w:w="0" w:type="auto"/>
            <w:vMerge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9706B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мероприяти</w:t>
            </w:r>
            <w:r>
              <w:rPr>
                <w:sz w:val="20"/>
                <w:szCs w:val="20"/>
              </w:rPr>
              <w:t>я в рамках программы Комплексные меры противодействия злоупотреблению наркотиками и их незаконному обороту в городе Рубцовске</w:t>
            </w:r>
          </w:p>
          <w:p w:rsidR="009706B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18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36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17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3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17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3" w:type="dxa"/>
            <w:vAlign w:val="center"/>
          </w:tcPr>
          <w:p w:rsidR="009706B2" w:rsidRPr="007F09D2" w:rsidRDefault="00EB13B0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3" w:type="dxa"/>
            <w:vAlign w:val="center"/>
          </w:tcPr>
          <w:p w:rsidR="009706B2" w:rsidRPr="007F09D2" w:rsidRDefault="00EB13B0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5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vAlign w:val="center"/>
          </w:tcPr>
          <w:p w:rsidR="009706B2" w:rsidRPr="007F09D2" w:rsidRDefault="009706B2" w:rsidP="00FF151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1349" w:type="dxa"/>
            <w:vAlign w:val="center"/>
          </w:tcPr>
          <w:p w:rsidR="009706B2" w:rsidRPr="007F09D2" w:rsidRDefault="009706B2" w:rsidP="00FF151A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30.06.2025</w:t>
            </w:r>
          </w:p>
        </w:tc>
        <w:tc>
          <w:tcPr>
            <w:tcW w:w="951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9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9706B2" w:rsidRPr="007F09D2" w:rsidTr="009706B2">
        <w:trPr>
          <w:trHeight w:val="550"/>
        </w:trPr>
        <w:tc>
          <w:tcPr>
            <w:tcW w:w="0" w:type="auto"/>
            <w:vMerge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9706B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мероприя</w:t>
            </w:r>
            <w:r w:rsidRPr="005730F5">
              <w:rPr>
                <w:sz w:val="20"/>
                <w:szCs w:val="20"/>
              </w:rPr>
              <w:lastRenderedPageBreak/>
              <w:t>ти</w:t>
            </w:r>
            <w:r>
              <w:rPr>
                <w:sz w:val="20"/>
                <w:szCs w:val="20"/>
              </w:rPr>
              <w:t>я в рамках программы Комплексные меры противодействия злоупотреблению наркотиками и их незаконному обороту в городе Рубцовске</w:t>
            </w:r>
          </w:p>
          <w:p w:rsidR="009706B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:rsidR="009706B2" w:rsidRPr="007F09D2" w:rsidRDefault="009706B2" w:rsidP="009706B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КТ-0000000002</w:t>
            </w:r>
          </w:p>
        </w:tc>
        <w:tc>
          <w:tcPr>
            <w:tcW w:w="918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</w:t>
            </w:r>
            <w:r>
              <w:rPr>
                <w:sz w:val="20"/>
                <w:szCs w:val="20"/>
              </w:rPr>
              <w:lastRenderedPageBreak/>
              <w:t>ны)</w:t>
            </w:r>
          </w:p>
        </w:tc>
        <w:tc>
          <w:tcPr>
            <w:tcW w:w="836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44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17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3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3" w:type="dxa"/>
            <w:vAlign w:val="center"/>
          </w:tcPr>
          <w:p w:rsidR="009706B2" w:rsidRPr="007F09D2" w:rsidRDefault="00EB13B0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3" w:type="dxa"/>
            <w:vAlign w:val="center"/>
          </w:tcPr>
          <w:p w:rsidR="009706B2" w:rsidRPr="007F09D2" w:rsidRDefault="00EB13B0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5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vAlign w:val="center"/>
          </w:tcPr>
          <w:p w:rsidR="009706B2" w:rsidRPr="007F09D2" w:rsidRDefault="009706B2" w:rsidP="009706B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1349" w:type="dxa"/>
            <w:vAlign w:val="center"/>
          </w:tcPr>
          <w:p w:rsidR="009706B2" w:rsidRPr="007F09D2" w:rsidRDefault="009706B2" w:rsidP="009706B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951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9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9706B2" w:rsidRPr="007F09D2" w:rsidTr="009706B2">
        <w:trPr>
          <w:trHeight w:val="601"/>
        </w:trPr>
        <w:tc>
          <w:tcPr>
            <w:tcW w:w="0" w:type="auto"/>
            <w:vMerge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9706B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мероприяти</w:t>
            </w:r>
            <w:r>
              <w:rPr>
                <w:sz w:val="20"/>
                <w:szCs w:val="20"/>
              </w:rPr>
              <w:t>я в рамках программы Комплексные меры противодействия злоупотреблению наркотиками и их незаконному обороту в городе Рубцовске</w:t>
            </w:r>
          </w:p>
          <w:p w:rsidR="009706B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vAlign w:val="center"/>
          </w:tcPr>
          <w:p w:rsidR="009706B2" w:rsidRPr="007F09D2" w:rsidRDefault="009706B2" w:rsidP="009706B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КТ-0000000003</w:t>
            </w:r>
          </w:p>
        </w:tc>
        <w:tc>
          <w:tcPr>
            <w:tcW w:w="918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36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4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17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3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7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3" w:type="dxa"/>
            <w:vAlign w:val="center"/>
          </w:tcPr>
          <w:p w:rsidR="009706B2" w:rsidRPr="007F09D2" w:rsidRDefault="00EB13B0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73" w:type="dxa"/>
            <w:vAlign w:val="center"/>
          </w:tcPr>
          <w:p w:rsidR="009706B2" w:rsidRPr="007F09D2" w:rsidRDefault="00EB13B0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5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49" w:type="dxa"/>
            <w:vAlign w:val="center"/>
          </w:tcPr>
          <w:p w:rsidR="009706B2" w:rsidRPr="007F09D2" w:rsidRDefault="009706B2" w:rsidP="00825A4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51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96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9706B2" w:rsidP="00825A4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9706B2" w:rsidRPr="007F09D2" w:rsidTr="009706B2">
        <w:tc>
          <w:tcPr>
            <w:tcW w:w="926" w:type="dxa"/>
            <w:vMerge w:val="restart"/>
            <w:vAlign w:val="center"/>
          </w:tcPr>
          <w:p w:rsidR="009706B2" w:rsidRPr="007F09D2" w:rsidRDefault="009706B2" w:rsidP="00DB663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МБУ «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/к «Торпедо»</w:t>
            </w:r>
          </w:p>
        </w:tc>
        <w:tc>
          <w:tcPr>
            <w:tcW w:w="1015" w:type="dxa"/>
            <w:vAlign w:val="center"/>
          </w:tcPr>
          <w:p w:rsidR="009706B2" w:rsidRPr="007F09D2" w:rsidRDefault="009706B2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Проведение мероприятий</w:t>
            </w:r>
            <w:r>
              <w:rPr>
                <w:sz w:val="20"/>
                <w:szCs w:val="20"/>
              </w:rPr>
              <w:t xml:space="preserve"> в рамках муниципальной программы Комплексные меры противодействия злоупотреблению наркотиками и их незаконному обороту в городе Рубцовске</w:t>
            </w:r>
          </w:p>
        </w:tc>
        <w:tc>
          <w:tcPr>
            <w:tcW w:w="918" w:type="dxa"/>
            <w:vAlign w:val="center"/>
          </w:tcPr>
          <w:p w:rsidR="009706B2" w:rsidRPr="007F09D2" w:rsidRDefault="009706B2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18" w:type="dxa"/>
            <w:vAlign w:val="center"/>
          </w:tcPr>
          <w:p w:rsidR="009706B2" w:rsidRPr="007F09D2" w:rsidRDefault="009706B2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36" w:type="dxa"/>
            <w:vAlign w:val="center"/>
          </w:tcPr>
          <w:p w:rsidR="009706B2" w:rsidRPr="007F09D2" w:rsidRDefault="009706B2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4" w:type="dxa"/>
            <w:vAlign w:val="center"/>
          </w:tcPr>
          <w:p w:rsidR="009706B2" w:rsidRPr="007F09D2" w:rsidRDefault="009706B2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17" w:type="dxa"/>
            <w:vAlign w:val="center"/>
          </w:tcPr>
          <w:p w:rsidR="009706B2" w:rsidRPr="007F09D2" w:rsidRDefault="009706B2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3" w:type="dxa"/>
            <w:vAlign w:val="center"/>
          </w:tcPr>
          <w:p w:rsidR="009706B2" w:rsidRPr="007F09D2" w:rsidRDefault="009706B2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vAlign w:val="center"/>
          </w:tcPr>
          <w:p w:rsidR="009706B2" w:rsidRPr="007F09D2" w:rsidRDefault="00EB13B0" w:rsidP="009B409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3" w:type="dxa"/>
            <w:vAlign w:val="center"/>
          </w:tcPr>
          <w:p w:rsidR="009706B2" w:rsidRPr="007F09D2" w:rsidRDefault="00EB13B0" w:rsidP="009B409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3" w:type="dxa"/>
            <w:vAlign w:val="center"/>
          </w:tcPr>
          <w:p w:rsidR="009706B2" w:rsidRPr="007F09D2" w:rsidRDefault="00EB13B0" w:rsidP="009B409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  <w:vAlign w:val="center"/>
          </w:tcPr>
          <w:p w:rsidR="009706B2" w:rsidRPr="007F09D2" w:rsidRDefault="009706B2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vAlign w:val="center"/>
          </w:tcPr>
          <w:p w:rsidR="009706B2" w:rsidRPr="007F09D2" w:rsidRDefault="009706B2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1349" w:type="dxa"/>
            <w:vAlign w:val="center"/>
          </w:tcPr>
          <w:p w:rsidR="009706B2" w:rsidRPr="007F09D2" w:rsidRDefault="009706B2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31.12.2025</w:t>
            </w:r>
          </w:p>
        </w:tc>
        <w:tc>
          <w:tcPr>
            <w:tcW w:w="951" w:type="dxa"/>
            <w:vAlign w:val="center"/>
          </w:tcPr>
          <w:p w:rsidR="009706B2" w:rsidRPr="007F09D2" w:rsidRDefault="009706B2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096" w:type="dxa"/>
            <w:vAlign w:val="center"/>
          </w:tcPr>
          <w:p w:rsidR="009706B2" w:rsidRPr="007F09D2" w:rsidRDefault="009706B2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EB13B0" w:rsidP="009B409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800" w:type="dxa"/>
            <w:vAlign w:val="center"/>
          </w:tcPr>
          <w:p w:rsidR="009706B2" w:rsidRPr="007F09D2" w:rsidRDefault="00EB13B0" w:rsidP="009B409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9706B2" w:rsidRPr="007F09D2" w:rsidTr="009706B2">
        <w:trPr>
          <w:trHeight w:val="150"/>
        </w:trPr>
        <w:tc>
          <w:tcPr>
            <w:tcW w:w="0" w:type="auto"/>
            <w:vMerge/>
          </w:tcPr>
          <w:p w:rsidR="009706B2" w:rsidRPr="007F09D2" w:rsidRDefault="009706B2" w:rsidP="00FA1B34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9706B2" w:rsidRPr="007F09D2" w:rsidRDefault="009706B2" w:rsidP="00447B56">
            <w:pPr>
              <w:pStyle w:val="ConsPlusNormal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7F09D2">
              <w:rPr>
                <w:sz w:val="20"/>
                <w:szCs w:val="20"/>
              </w:rPr>
              <w:t>Контрол</w:t>
            </w:r>
            <w:proofErr w:type="spellEnd"/>
            <w:r w:rsidRPr="007F09D2">
              <w:rPr>
                <w:sz w:val="20"/>
                <w:szCs w:val="20"/>
              </w:rPr>
              <w:t xml:space="preserve"> </w:t>
            </w:r>
            <w:proofErr w:type="spellStart"/>
            <w:r w:rsidRPr="007F09D2">
              <w:rPr>
                <w:sz w:val="20"/>
                <w:szCs w:val="20"/>
              </w:rPr>
              <w:t>ьная</w:t>
            </w:r>
            <w:proofErr w:type="spellEnd"/>
            <w:proofErr w:type="gramEnd"/>
            <w:r w:rsidRPr="007F09D2">
              <w:rPr>
                <w:sz w:val="20"/>
                <w:szCs w:val="20"/>
              </w:rPr>
              <w:t xml:space="preserve"> точка:</w:t>
            </w:r>
            <w:r>
              <w:rPr>
                <w:sz w:val="20"/>
                <w:szCs w:val="20"/>
              </w:rPr>
              <w:t xml:space="preserve"> </w:t>
            </w:r>
            <w:r w:rsidRPr="005730F5">
              <w:rPr>
                <w:sz w:val="20"/>
                <w:szCs w:val="20"/>
              </w:rPr>
              <w:t>мероприяти</w:t>
            </w:r>
            <w:r>
              <w:rPr>
                <w:sz w:val="20"/>
                <w:szCs w:val="20"/>
              </w:rPr>
              <w:t>я в рамках программы Комплексные меры противоде</w:t>
            </w:r>
            <w:r>
              <w:rPr>
                <w:sz w:val="20"/>
                <w:szCs w:val="20"/>
              </w:rPr>
              <w:lastRenderedPageBreak/>
              <w:t>йствия злоупотреблению наркотиками и их незаконному обороту в городе Рубцовске</w:t>
            </w:r>
          </w:p>
        </w:tc>
        <w:tc>
          <w:tcPr>
            <w:tcW w:w="918" w:type="dxa"/>
            <w:vAlign w:val="center"/>
          </w:tcPr>
          <w:p w:rsidR="009706B2" w:rsidRPr="007F09D2" w:rsidRDefault="009706B2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КТ-0000000001</w:t>
            </w:r>
          </w:p>
        </w:tc>
        <w:tc>
          <w:tcPr>
            <w:tcW w:w="918" w:type="dxa"/>
            <w:vAlign w:val="center"/>
          </w:tcPr>
          <w:p w:rsidR="009706B2" w:rsidRPr="007F09D2" w:rsidRDefault="009706B2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36" w:type="dxa"/>
            <w:vAlign w:val="center"/>
          </w:tcPr>
          <w:p w:rsidR="009706B2" w:rsidRPr="007F09D2" w:rsidRDefault="009706B2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4" w:type="dxa"/>
            <w:vAlign w:val="center"/>
          </w:tcPr>
          <w:p w:rsidR="009706B2" w:rsidRPr="007F09D2" w:rsidRDefault="009706B2" w:rsidP="005D0D62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17" w:type="dxa"/>
            <w:vAlign w:val="center"/>
          </w:tcPr>
          <w:p w:rsidR="009706B2" w:rsidRPr="007F09D2" w:rsidRDefault="009706B2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3" w:type="dxa"/>
            <w:vAlign w:val="center"/>
          </w:tcPr>
          <w:p w:rsidR="009706B2" w:rsidRPr="007F09D2" w:rsidRDefault="009706B2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17" w:type="dxa"/>
            <w:vAlign w:val="center"/>
          </w:tcPr>
          <w:p w:rsidR="009706B2" w:rsidRPr="007F09D2" w:rsidRDefault="009706B2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3" w:type="dxa"/>
            <w:vAlign w:val="center"/>
          </w:tcPr>
          <w:p w:rsidR="009706B2" w:rsidRPr="007F09D2" w:rsidRDefault="00EB13B0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3" w:type="dxa"/>
            <w:vAlign w:val="center"/>
          </w:tcPr>
          <w:p w:rsidR="009706B2" w:rsidRPr="007F09D2" w:rsidRDefault="00EB13B0" w:rsidP="005D0D6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  <w:vAlign w:val="center"/>
          </w:tcPr>
          <w:p w:rsidR="009706B2" w:rsidRPr="007F09D2" w:rsidRDefault="009706B2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3" w:type="dxa"/>
            <w:vAlign w:val="center"/>
          </w:tcPr>
          <w:p w:rsidR="009706B2" w:rsidRPr="007F09D2" w:rsidRDefault="009706B2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30.09.2025</w:t>
            </w:r>
          </w:p>
        </w:tc>
        <w:tc>
          <w:tcPr>
            <w:tcW w:w="1349" w:type="dxa"/>
            <w:vAlign w:val="center"/>
          </w:tcPr>
          <w:p w:rsidR="00EB13B0" w:rsidRDefault="00EB13B0" w:rsidP="00447B56">
            <w:pPr>
              <w:pStyle w:val="ConsPlusNormal"/>
              <w:rPr>
                <w:sz w:val="20"/>
                <w:szCs w:val="20"/>
              </w:rPr>
            </w:pPr>
          </w:p>
          <w:p w:rsidR="009706B2" w:rsidRPr="007F09D2" w:rsidRDefault="00EB13B0" w:rsidP="00447B5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</w:t>
            </w:r>
            <w:r w:rsidR="009706B2">
              <w:rPr>
                <w:sz w:val="20"/>
                <w:szCs w:val="20"/>
              </w:rPr>
              <w:t>.2025</w:t>
            </w:r>
          </w:p>
        </w:tc>
        <w:tc>
          <w:tcPr>
            <w:tcW w:w="951" w:type="dxa"/>
            <w:vAlign w:val="center"/>
          </w:tcPr>
          <w:p w:rsidR="009706B2" w:rsidRPr="007F09D2" w:rsidRDefault="009706B2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96" w:type="dxa"/>
            <w:vAlign w:val="center"/>
          </w:tcPr>
          <w:p w:rsidR="009706B2" w:rsidRPr="007F09D2" w:rsidRDefault="009706B2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9706B2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0" w:type="dxa"/>
            <w:vAlign w:val="center"/>
          </w:tcPr>
          <w:p w:rsidR="009706B2" w:rsidRPr="007F09D2" w:rsidRDefault="009706B2" w:rsidP="005D0D6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BFD" w:rsidRDefault="00084BFD">
      <w:r>
        <w:separator/>
      </w:r>
    </w:p>
  </w:endnote>
  <w:endnote w:type="continuationSeparator" w:id="0">
    <w:p w:rsidR="00084BFD" w:rsidRDefault="00084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B40D06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BFD" w:rsidRDefault="00084BFD">
      <w:r>
        <w:separator/>
      </w:r>
    </w:p>
  </w:footnote>
  <w:footnote w:type="continuationSeparator" w:id="0">
    <w:p w:rsidR="00084BFD" w:rsidRDefault="00084B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B40D06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B40D06">
    <w:pPr>
      <w:pStyle w:val="a5"/>
      <w:jc w:val="right"/>
    </w:pPr>
    <w:fldSimple w:instr=" PAGE   \* MERGEFORMAT ">
      <w:r w:rsidR="00E446FA">
        <w:rPr>
          <w:noProof/>
        </w:rPr>
        <w:t>8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00B0"/>
    <w:rsid w:val="000004C3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827F5"/>
    <w:rsid w:val="00082A88"/>
    <w:rsid w:val="00084BFD"/>
    <w:rsid w:val="00092182"/>
    <w:rsid w:val="0009291D"/>
    <w:rsid w:val="0009440F"/>
    <w:rsid w:val="0009636E"/>
    <w:rsid w:val="000A1447"/>
    <w:rsid w:val="000A79D1"/>
    <w:rsid w:val="000B1C7A"/>
    <w:rsid w:val="000B5659"/>
    <w:rsid w:val="000B6F00"/>
    <w:rsid w:val="000B72B2"/>
    <w:rsid w:val="000B76A7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0A69"/>
    <w:rsid w:val="00184A4B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6700F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3124F"/>
    <w:rsid w:val="00334406"/>
    <w:rsid w:val="003358CA"/>
    <w:rsid w:val="003370F9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3DCC"/>
    <w:rsid w:val="00364056"/>
    <w:rsid w:val="00365321"/>
    <w:rsid w:val="00365963"/>
    <w:rsid w:val="00365BA8"/>
    <w:rsid w:val="00367C8F"/>
    <w:rsid w:val="0037285F"/>
    <w:rsid w:val="00372BAA"/>
    <w:rsid w:val="003736F3"/>
    <w:rsid w:val="003740AA"/>
    <w:rsid w:val="00377A36"/>
    <w:rsid w:val="00380CA5"/>
    <w:rsid w:val="003815D3"/>
    <w:rsid w:val="00381ED2"/>
    <w:rsid w:val="0038211B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2C03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47B56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5CA3"/>
    <w:rsid w:val="0049688B"/>
    <w:rsid w:val="004B21B9"/>
    <w:rsid w:val="004B2F07"/>
    <w:rsid w:val="004B4A2E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730F5"/>
    <w:rsid w:val="00582A87"/>
    <w:rsid w:val="005853DF"/>
    <w:rsid w:val="00585C35"/>
    <w:rsid w:val="0059499B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1E5A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17587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966F0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3673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281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42C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2D73"/>
    <w:rsid w:val="0080499E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06B2"/>
    <w:rsid w:val="00970DD5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15F2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0D06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03F7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B663C"/>
    <w:rsid w:val="00DC13DE"/>
    <w:rsid w:val="00DC1F12"/>
    <w:rsid w:val="00DC3C4C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46FA"/>
    <w:rsid w:val="00E477DC"/>
    <w:rsid w:val="00E5041F"/>
    <w:rsid w:val="00E57405"/>
    <w:rsid w:val="00E606DD"/>
    <w:rsid w:val="00E607D0"/>
    <w:rsid w:val="00E6174B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3D44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13B0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23A4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51A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0BA4DF-0E84-48E9-A186-90CD5B3BF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71</TotalTime>
  <Pages>8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6459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13</cp:revision>
  <cp:lastPrinted>2025-02-07T06:18:00Z</cp:lastPrinted>
  <dcterms:created xsi:type="dcterms:W3CDTF">2025-04-18T04:37:00Z</dcterms:created>
  <dcterms:modified xsi:type="dcterms:W3CDTF">2026-02-11T09:10:00Z</dcterms:modified>
</cp:coreProperties>
</file>